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65EB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WINTERBOURNE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96BE8BA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5BCBE0D0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7C8313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D3EE1" w14:textId="77777777" w:rsidR="00D16736" w:rsidRDefault="00D16736" w:rsidP="00D1673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D220272" w14:textId="77777777" w:rsidR="00D16736" w:rsidRDefault="00D16736" w:rsidP="00D1673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CC4BEE9" w14:textId="77777777" w:rsidR="00D16736" w:rsidRDefault="00D16736" w:rsidP="00D1673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2DCAEE9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EF850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8DC78" w14:textId="77777777" w:rsidR="00D16736" w:rsidRDefault="00D16736" w:rsidP="00D167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3CABD5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E5B96" w14:textId="77777777" w:rsidR="00D16736" w:rsidRDefault="00D16736" w:rsidP="009139A6">
      <w:r>
        <w:separator/>
      </w:r>
    </w:p>
  </w:endnote>
  <w:endnote w:type="continuationSeparator" w:id="0">
    <w:p w14:paraId="4B3ADFDA" w14:textId="77777777" w:rsidR="00D16736" w:rsidRDefault="00D167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A4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55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97F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B87F" w14:textId="77777777" w:rsidR="00D16736" w:rsidRDefault="00D16736" w:rsidP="009139A6">
      <w:r>
        <w:separator/>
      </w:r>
    </w:p>
  </w:footnote>
  <w:footnote w:type="continuationSeparator" w:id="0">
    <w:p w14:paraId="5EEB4786" w14:textId="77777777" w:rsidR="00D16736" w:rsidRDefault="00D167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A28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8A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C1B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3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673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8F2D0"/>
  <w15:chartTrackingRefBased/>
  <w15:docId w15:val="{BCFBBAF9-3A31-4148-A552-3F5C237B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2022-02-12T20:13:00Z</dcterms:created>
  <dcterms:modified xsi:type="dcterms:W3CDTF">2022-02-12T20:13:00Z</dcterms:modified>
</cp:coreProperties>
</file>